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01" w:rsidRPr="00B96EDD" w:rsidRDefault="00062B01" w:rsidP="00B96EDD">
      <w:pPr>
        <w:pStyle w:val="NoSpacing"/>
        <w:rPr>
          <w:rFonts w:ascii="Comic Sans MS" w:hAnsi="Comic Sans MS"/>
          <w:sz w:val="20"/>
          <w:szCs w:val="20"/>
        </w:rPr>
      </w:pPr>
      <w:r w:rsidRPr="00B96EDD">
        <w:rPr>
          <w:rFonts w:ascii="Comic Sans MS" w:hAnsi="Comic Sans MS"/>
          <w:sz w:val="20"/>
          <w:szCs w:val="20"/>
        </w:rPr>
        <w:t>Okulun Adı</w:t>
      </w:r>
      <w:r w:rsidRPr="00B96ED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B96EDD">
        <w:rPr>
          <w:rFonts w:ascii="Comic Sans MS" w:hAnsi="Comic Sans MS"/>
          <w:sz w:val="20"/>
          <w:szCs w:val="20"/>
        </w:rPr>
        <w:t xml:space="preserve"> : </w:t>
      </w:r>
    </w:p>
    <w:p w:rsidR="00062B01" w:rsidRPr="00B96EDD" w:rsidRDefault="00062B01" w:rsidP="00B96EDD">
      <w:pPr>
        <w:pStyle w:val="NoSpacing"/>
        <w:rPr>
          <w:rFonts w:ascii="Comic Sans MS" w:hAnsi="Comic Sans MS"/>
          <w:sz w:val="20"/>
          <w:szCs w:val="20"/>
        </w:rPr>
      </w:pPr>
      <w:r w:rsidRPr="00B96EDD">
        <w:rPr>
          <w:rFonts w:ascii="Comic Sans MS" w:hAnsi="Comic Sans MS"/>
          <w:sz w:val="20"/>
          <w:szCs w:val="20"/>
        </w:rPr>
        <w:t>Tarih</w:t>
      </w:r>
      <w:r w:rsidRPr="00B96EDD">
        <w:rPr>
          <w:rFonts w:ascii="Comic Sans MS" w:hAnsi="Comic Sans MS"/>
          <w:sz w:val="20"/>
          <w:szCs w:val="20"/>
        </w:rPr>
        <w:tab/>
        <w:t xml:space="preserve">              :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10</w:t>
      </w: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.10.2016</w:t>
      </w:r>
    </w:p>
    <w:p w:rsidR="00062B01" w:rsidRPr="008576BE" w:rsidRDefault="00062B01" w:rsidP="00B96EDD">
      <w:pPr>
        <w:pStyle w:val="NoSpacing"/>
        <w:rPr>
          <w:rFonts w:ascii="Comic Sans MS" w:hAnsi="Comic Sans MS"/>
          <w:b/>
          <w:sz w:val="20"/>
          <w:szCs w:val="20"/>
        </w:rPr>
      </w:pPr>
      <w:r w:rsidRPr="00B96EDD">
        <w:rPr>
          <w:rFonts w:ascii="Comic Sans MS" w:hAnsi="Comic Sans MS"/>
          <w:sz w:val="20"/>
          <w:szCs w:val="20"/>
        </w:rPr>
        <w:t xml:space="preserve">Yaş Grubu (Ay)   : 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062B01" w:rsidRPr="00B96EDD" w:rsidRDefault="00062B01" w:rsidP="00B96ED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Öğretmen Adı    </w:t>
      </w:r>
      <w:r w:rsidRPr="00B96EDD">
        <w:rPr>
          <w:rFonts w:ascii="Comic Sans MS" w:hAnsi="Comic Sans MS"/>
          <w:sz w:val="20"/>
          <w:szCs w:val="20"/>
        </w:rPr>
        <w:t xml:space="preserve">: </w:t>
      </w:r>
    </w:p>
    <w:p w:rsidR="00062B01" w:rsidRPr="00B96EDD" w:rsidRDefault="00062B01" w:rsidP="00365B3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B96EDD">
        <w:rPr>
          <w:rFonts w:ascii="Comic Sans MS" w:hAnsi="Comic Sans MS"/>
          <w:b/>
          <w:sz w:val="20"/>
          <w:szCs w:val="20"/>
        </w:rPr>
        <w:t>EĞİTİM AKIŞI</w:t>
      </w:r>
    </w:p>
    <w:p w:rsidR="00062B01" w:rsidRPr="00B96EDD" w:rsidRDefault="00062B01" w:rsidP="00B96EDD">
      <w:pPr>
        <w:pStyle w:val="NoSpacing"/>
        <w:rPr>
          <w:rFonts w:ascii="Comic Sans MS" w:hAnsi="Comic Sans MS"/>
          <w:b/>
          <w:sz w:val="20"/>
          <w:szCs w:val="20"/>
        </w:rPr>
      </w:pPr>
      <w:r w:rsidRPr="00B96EDD">
        <w:rPr>
          <w:rFonts w:ascii="Comic Sans MS" w:hAnsi="Comic Sans MS"/>
          <w:b/>
          <w:sz w:val="20"/>
          <w:szCs w:val="20"/>
        </w:rPr>
        <w:t>Güne Başlama Zamanı</w:t>
      </w:r>
    </w:p>
    <w:p w:rsidR="00062B01" w:rsidRPr="00B96EDD" w:rsidRDefault="00062B01" w:rsidP="00B96EDD">
      <w:pPr>
        <w:pStyle w:val="NoSpacing"/>
        <w:rPr>
          <w:rFonts w:ascii="Comic Sans MS" w:hAnsi="Comic Sans MS"/>
          <w:sz w:val="20"/>
          <w:szCs w:val="20"/>
        </w:rPr>
      </w:pPr>
      <w:r w:rsidRPr="00B96EDD">
        <w:rPr>
          <w:rFonts w:ascii="Comic Sans MS" w:hAnsi="Comic Sans MS"/>
          <w:sz w:val="20"/>
          <w:szCs w:val="20"/>
        </w:rPr>
        <w:t>Öğrencilerle "günaydın, h</w:t>
      </w:r>
      <w:r>
        <w:rPr>
          <w:rFonts w:ascii="Comic Sans MS" w:hAnsi="Comic Sans MS"/>
          <w:sz w:val="20"/>
          <w:szCs w:val="20"/>
        </w:rPr>
        <w:t>oş geldiniz!" diyerek selamlaşıp</w:t>
      </w:r>
      <w:r w:rsidRPr="00B96EDD">
        <w:rPr>
          <w:rFonts w:ascii="Comic Sans MS" w:hAnsi="Comic Sans MS"/>
          <w:sz w:val="20"/>
          <w:szCs w:val="20"/>
        </w:rPr>
        <w:t xml:space="preserve">, sohbetler yapılır ve o günkü etkinlikler hakkında bilgi verilir. Daha sonra çocuklar öğrenme merkezlerine geçmeleri için yönlendirilir. </w:t>
      </w:r>
    </w:p>
    <w:p w:rsidR="00062B01" w:rsidRPr="00B96EDD" w:rsidRDefault="00062B01" w:rsidP="00B96EDD">
      <w:pPr>
        <w:pStyle w:val="NoSpacing"/>
        <w:rPr>
          <w:rFonts w:ascii="Comic Sans MS" w:hAnsi="Comic Sans MS"/>
          <w:b/>
          <w:sz w:val="20"/>
          <w:szCs w:val="20"/>
        </w:rPr>
      </w:pPr>
      <w:r w:rsidRPr="00B96EDD">
        <w:rPr>
          <w:rFonts w:ascii="Comic Sans MS" w:hAnsi="Comic Sans MS"/>
          <w:b/>
          <w:sz w:val="20"/>
          <w:szCs w:val="20"/>
        </w:rPr>
        <w:t>Oyun Zamanı</w:t>
      </w:r>
    </w:p>
    <w:p w:rsidR="00062B01" w:rsidRPr="00B96EDD" w:rsidRDefault="00062B01" w:rsidP="00B96EDD">
      <w:pPr>
        <w:pStyle w:val="NoSpacing"/>
        <w:rPr>
          <w:rFonts w:ascii="Comic Sans MS" w:hAnsi="Comic Sans MS"/>
          <w:sz w:val="20"/>
          <w:szCs w:val="20"/>
        </w:rPr>
      </w:pPr>
      <w:r w:rsidRPr="00B96EDD">
        <w:rPr>
          <w:rFonts w:ascii="Comic Sans MS" w:hAnsi="Comic Sans MS"/>
          <w:sz w:val="20"/>
          <w:szCs w:val="20"/>
        </w:rPr>
        <w:t>Çocuklar gözlemlenir. Gerekli durumlarda oyunlarına katılıp onlara rehberlik edilir. Oyun zamanı sonunda çocuklar sınıfı toplarlar. Tuvalet ve temizlik ihtiyaçlarını giderdikten sonra kahvaltıya geçmek için sıra olurlar.</w:t>
      </w:r>
    </w:p>
    <w:p w:rsidR="00062B01" w:rsidRDefault="00062B01" w:rsidP="00B96EDD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062B01" w:rsidRPr="00B96EDD" w:rsidRDefault="00062B01" w:rsidP="00B96EDD">
      <w:pPr>
        <w:pStyle w:val="NoSpacing"/>
        <w:rPr>
          <w:rFonts w:ascii="Comic Sans MS" w:hAnsi="Comic Sans MS"/>
          <w:b/>
          <w:sz w:val="20"/>
          <w:szCs w:val="20"/>
        </w:rPr>
      </w:pPr>
      <w:r w:rsidRPr="00B96EDD">
        <w:rPr>
          <w:rFonts w:ascii="Comic Sans MS" w:hAnsi="Comic Sans MS"/>
          <w:b/>
          <w:sz w:val="20"/>
          <w:szCs w:val="20"/>
        </w:rPr>
        <w:t>Kahvaltı - Temizlik</w:t>
      </w:r>
    </w:p>
    <w:p w:rsidR="00062B01" w:rsidRPr="00B96EDD" w:rsidRDefault="00062B01" w:rsidP="00B96EDD">
      <w:pPr>
        <w:pStyle w:val="NoSpacing"/>
        <w:rPr>
          <w:rFonts w:ascii="Comic Sans MS" w:hAnsi="Comic Sans MS"/>
          <w:sz w:val="20"/>
          <w:szCs w:val="20"/>
        </w:rPr>
      </w:pPr>
    </w:p>
    <w:p w:rsidR="00062B01" w:rsidRPr="00B96EDD" w:rsidRDefault="00062B01" w:rsidP="00B96EDD">
      <w:pPr>
        <w:pStyle w:val="NoSpacing"/>
        <w:rPr>
          <w:rFonts w:ascii="Comic Sans MS" w:hAnsi="Comic Sans MS"/>
          <w:b/>
          <w:sz w:val="20"/>
          <w:szCs w:val="20"/>
        </w:rPr>
      </w:pPr>
      <w:r w:rsidRPr="00B96EDD">
        <w:rPr>
          <w:rFonts w:ascii="Comic Sans MS" w:hAnsi="Comic Sans MS"/>
          <w:b/>
          <w:sz w:val="20"/>
          <w:szCs w:val="20"/>
        </w:rPr>
        <w:t>Etkinlik Zamanı</w:t>
      </w:r>
    </w:p>
    <w:p w:rsidR="00062B01" w:rsidRPr="00B96EDD" w:rsidRDefault="00062B01" w:rsidP="00B96ED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"HULAHOPLAR</w:t>
      </w:r>
      <w:r w:rsidRPr="00B96EDD">
        <w:rPr>
          <w:rFonts w:ascii="Comic Sans MS" w:hAnsi="Comic Sans MS"/>
          <w:sz w:val="20"/>
          <w:szCs w:val="20"/>
        </w:rPr>
        <w:t xml:space="preserve">" isimli </w:t>
      </w:r>
      <w:r>
        <w:rPr>
          <w:rFonts w:ascii="Comic Sans MS" w:hAnsi="Comic Sans MS"/>
          <w:sz w:val="20"/>
          <w:szCs w:val="20"/>
        </w:rPr>
        <w:t>oyun-</w:t>
      </w:r>
      <w:r w:rsidRPr="00B96EDD">
        <w:rPr>
          <w:rFonts w:ascii="Comic Sans MS" w:hAnsi="Comic Sans MS"/>
          <w:sz w:val="20"/>
          <w:szCs w:val="20"/>
        </w:rPr>
        <w:t>sanat etkinliği</w:t>
      </w:r>
    </w:p>
    <w:p w:rsidR="00062B01" w:rsidRPr="00B96EDD" w:rsidRDefault="00062B01" w:rsidP="00B96EDD">
      <w:pPr>
        <w:pStyle w:val="NoSpacing"/>
        <w:rPr>
          <w:rFonts w:ascii="Comic Sans MS" w:hAnsi="Comic Sans MS"/>
          <w:b/>
          <w:sz w:val="20"/>
          <w:szCs w:val="20"/>
        </w:rPr>
      </w:pPr>
      <w:r w:rsidRPr="00B96EDD">
        <w:rPr>
          <w:rFonts w:ascii="Comic Sans MS" w:hAnsi="Comic Sans MS"/>
          <w:b/>
          <w:sz w:val="20"/>
          <w:szCs w:val="20"/>
        </w:rPr>
        <w:t>Günü Değerlendirme Zamanı</w:t>
      </w:r>
    </w:p>
    <w:p w:rsidR="00062B01" w:rsidRDefault="00062B01" w:rsidP="00B96ED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062B01" w:rsidRDefault="00062B01" w:rsidP="00B96ED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062B01" w:rsidRDefault="00062B01" w:rsidP="00B96ED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062B01" w:rsidRPr="00B96EDD" w:rsidRDefault="00062B01" w:rsidP="00B96EDD">
      <w:pPr>
        <w:pStyle w:val="NoSpacing"/>
        <w:rPr>
          <w:rFonts w:ascii="Comic Sans MS" w:hAnsi="Comic Sans MS"/>
          <w:b/>
          <w:sz w:val="20"/>
          <w:szCs w:val="20"/>
        </w:rPr>
      </w:pPr>
      <w:r w:rsidRPr="00B96EDD">
        <w:rPr>
          <w:rFonts w:ascii="Comic Sans MS" w:hAnsi="Comic Sans MS"/>
          <w:b/>
          <w:sz w:val="20"/>
          <w:szCs w:val="20"/>
        </w:rPr>
        <w:t>Eve gidiş</w:t>
      </w:r>
    </w:p>
    <w:p w:rsidR="00062B01" w:rsidRPr="00B96EDD" w:rsidRDefault="00062B01" w:rsidP="00B96EDD">
      <w:pPr>
        <w:pStyle w:val="NoSpacing"/>
        <w:rPr>
          <w:rFonts w:ascii="Comic Sans MS" w:hAnsi="Comic Sans MS"/>
          <w:sz w:val="20"/>
          <w:szCs w:val="20"/>
        </w:rPr>
      </w:pPr>
      <w:r w:rsidRPr="00B96EDD">
        <w:rPr>
          <w:rFonts w:ascii="Comic Sans MS" w:hAnsi="Comic Sans MS"/>
          <w:sz w:val="20"/>
          <w:szCs w:val="20"/>
        </w:rPr>
        <w:t>Hazırlıklar tam</w:t>
      </w:r>
      <w:r>
        <w:rPr>
          <w:rFonts w:ascii="Comic Sans MS" w:hAnsi="Comic Sans MS"/>
          <w:sz w:val="20"/>
          <w:szCs w:val="20"/>
        </w:rPr>
        <w:t>amlanır ve çocuklarla vedalaşıp ayrılır</w:t>
      </w:r>
      <w:r w:rsidRPr="00B96EDD">
        <w:rPr>
          <w:rFonts w:ascii="Comic Sans MS" w:hAnsi="Comic Sans MS"/>
          <w:sz w:val="20"/>
          <w:szCs w:val="20"/>
        </w:rPr>
        <w:t>.</w:t>
      </w:r>
    </w:p>
    <w:p w:rsidR="00062B01" w:rsidRPr="00B96EDD" w:rsidRDefault="00062B01" w:rsidP="00B96EDD">
      <w:pPr>
        <w:pStyle w:val="NoSpacing"/>
        <w:rPr>
          <w:rFonts w:ascii="Comic Sans MS" w:hAnsi="Comic Sans MS"/>
          <w:b/>
          <w:sz w:val="20"/>
          <w:szCs w:val="20"/>
        </w:rPr>
      </w:pPr>
      <w:r w:rsidRPr="00B96EDD">
        <w:rPr>
          <w:rFonts w:ascii="Comic Sans MS" w:hAnsi="Comic Sans MS"/>
          <w:b/>
          <w:sz w:val="20"/>
          <w:szCs w:val="20"/>
        </w:rPr>
        <w:t>Genel Değerlendirme</w:t>
      </w:r>
    </w:p>
    <w:p w:rsidR="00062B01" w:rsidRPr="00365B3D" w:rsidRDefault="00062B01" w:rsidP="00365B3D">
      <w:pPr>
        <w:pStyle w:val="NoSpacing"/>
      </w:pPr>
      <w:r w:rsidRPr="00365B3D">
        <w:t>*</w:t>
      </w:r>
    </w:p>
    <w:p w:rsidR="00062B01" w:rsidRDefault="00062B01" w:rsidP="00365B3D">
      <w:pPr>
        <w:pStyle w:val="NoSpacing"/>
      </w:pPr>
      <w:r>
        <w:t>*</w:t>
      </w:r>
    </w:p>
    <w:p w:rsidR="00062B01" w:rsidRDefault="00062B01" w:rsidP="00365B3D">
      <w:pPr>
        <w:pStyle w:val="NoSpacing"/>
      </w:pPr>
      <w:r>
        <w:t>*</w:t>
      </w:r>
    </w:p>
    <w:p w:rsidR="00062B01" w:rsidRPr="00365B3D" w:rsidRDefault="00062B01" w:rsidP="00365B3D"/>
    <w:p w:rsidR="00062B01" w:rsidRDefault="00062B01" w:rsidP="00B96EDD"/>
    <w:p w:rsidR="00062B01" w:rsidRPr="00B96EDD" w:rsidRDefault="00062B01" w:rsidP="00B96EDD"/>
    <w:p w:rsidR="00062B01" w:rsidRDefault="00062B0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062B01" w:rsidRDefault="00062B01" w:rsidP="00B96EDD">
      <w:pPr>
        <w:pStyle w:val="Subtitle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ETKİNLİK  PLANI</w:t>
      </w:r>
    </w:p>
    <w:p w:rsidR="00062B01" w:rsidRPr="00B96EDD" w:rsidRDefault="00062B01" w:rsidP="00B96EDD">
      <w:pPr>
        <w:pStyle w:val="Subtitle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HULOHOLPLAR (</w:t>
      </w:r>
      <w:r w:rsidRPr="00B96EDD">
        <w:rPr>
          <w:rFonts w:ascii="Comic Sans MS" w:hAnsi="Comic Sans MS"/>
          <w:b/>
          <w:sz w:val="20"/>
          <w:szCs w:val="20"/>
        </w:rPr>
        <w:t>ÇEMBER</w:t>
      </w:r>
      <w:r>
        <w:rPr>
          <w:rFonts w:ascii="Comic Sans MS" w:hAnsi="Comic Sans MS"/>
          <w:b/>
          <w:sz w:val="20"/>
          <w:szCs w:val="20"/>
        </w:rPr>
        <w:t>)</w:t>
      </w:r>
    </w:p>
    <w:p w:rsidR="00062B01" w:rsidRPr="00B96EDD" w:rsidRDefault="00062B01" w:rsidP="00B96EDD">
      <w:pPr>
        <w:pStyle w:val="NoSpacing"/>
        <w:rPr>
          <w:rFonts w:ascii="Comic Sans MS" w:hAnsi="Comic Sans MS"/>
          <w:sz w:val="20"/>
          <w:szCs w:val="20"/>
        </w:rPr>
      </w:pPr>
      <w:r w:rsidRPr="00B96EDD">
        <w:rPr>
          <w:rFonts w:ascii="Comic Sans MS" w:hAnsi="Comic Sans MS"/>
          <w:sz w:val="20"/>
          <w:szCs w:val="20"/>
        </w:rPr>
        <w:t xml:space="preserve">Etkinlik Türü      : </w:t>
      </w:r>
      <w:r>
        <w:rPr>
          <w:rFonts w:ascii="Comic Sans MS" w:hAnsi="Comic Sans MS"/>
          <w:sz w:val="20"/>
          <w:szCs w:val="20"/>
        </w:rPr>
        <w:t>Oyun-</w:t>
      </w:r>
      <w:r w:rsidRPr="00B96EDD">
        <w:rPr>
          <w:rFonts w:ascii="Comic Sans MS" w:hAnsi="Comic Sans MS"/>
          <w:sz w:val="20"/>
          <w:szCs w:val="20"/>
        </w:rPr>
        <w:t>Sanat (Büyük Grup ve Bireysel Etkinlik)</w:t>
      </w:r>
    </w:p>
    <w:p w:rsidR="00062B01" w:rsidRPr="00746884" w:rsidRDefault="00062B01" w:rsidP="00B96ED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 : </w:t>
      </w:r>
    </w:p>
    <w:p w:rsidR="00062B01" w:rsidRDefault="00062B01" w:rsidP="00C8220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062B01" w:rsidRPr="00BB3A48" w:rsidRDefault="00062B0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4.05pt;width:278.2pt;height:278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">
            <v:textbox>
              <w:txbxContent>
                <w:p w:rsidR="00062B01" w:rsidRDefault="00062B01" w:rsidP="00B96ED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96ED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062B01" w:rsidRDefault="00062B01" w:rsidP="00B96ED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062B01" w:rsidRPr="00560D67" w:rsidRDefault="00062B01" w:rsidP="00560D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60D67">
                    <w:rPr>
                      <w:rFonts w:ascii="Comic Sans MS" w:hAnsi="Comic Sans MS"/>
                      <w:sz w:val="20"/>
                      <w:szCs w:val="20"/>
                    </w:rPr>
                    <w:t>Kazanım 12: Geometrik şekilleri tanır.</w:t>
                  </w:r>
                </w:p>
                <w:p w:rsidR="00062B01" w:rsidRPr="00560D67" w:rsidRDefault="00062B01" w:rsidP="00560D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60D67">
                    <w:rPr>
                      <w:rFonts w:ascii="Comic Sans MS" w:hAnsi="Comic Sans MS"/>
                      <w:sz w:val="20"/>
                      <w:szCs w:val="20"/>
                    </w:rPr>
                    <w:t>Göstergeleri:Gösterilen geometrik şeklin ismini söyler.</w:t>
                  </w:r>
                </w:p>
                <w:p w:rsidR="00062B01" w:rsidRPr="00560D67" w:rsidRDefault="00062B01" w:rsidP="00560D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60D67">
                    <w:rPr>
                      <w:rFonts w:ascii="Comic Sans MS" w:hAnsi="Comic Sans MS"/>
                      <w:sz w:val="20"/>
                      <w:szCs w:val="20"/>
                    </w:rPr>
                    <w:t xml:space="preserve">Geometrik şekillerin özelliklerini söyler. Geometrik şekillere benzeyen nesneleri gösterir. </w:t>
                  </w:r>
                </w:p>
                <w:p w:rsidR="00062B01" w:rsidRPr="00560D67" w:rsidRDefault="00062B01" w:rsidP="00560D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60D67">
                    <w:rPr>
                      <w:rFonts w:ascii="Comic Sans MS" w:hAnsi="Comic Sans MS"/>
                      <w:sz w:val="20"/>
                      <w:szCs w:val="20"/>
                    </w:rPr>
                    <w:t>Kazanım 13: Günlük yaşamda kullanılan sembolleri tanır.</w:t>
                  </w:r>
                </w:p>
                <w:p w:rsidR="00062B01" w:rsidRPr="00560D67" w:rsidRDefault="00062B01" w:rsidP="00560D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60D67">
                    <w:rPr>
                      <w:rFonts w:ascii="Comic Sans MS" w:hAnsi="Comic Sans MS"/>
                      <w:sz w:val="20"/>
                      <w:szCs w:val="20"/>
                    </w:rPr>
                    <w:t>Göstergeleri:Verilen açıklamaya uygun sembolü gösterir.</w:t>
                  </w:r>
                </w:p>
                <w:p w:rsidR="00062B01" w:rsidRDefault="00062B01" w:rsidP="00560D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60D67">
                    <w:rPr>
                      <w:rFonts w:ascii="Comic Sans MS" w:hAnsi="Comic Sans MS"/>
                      <w:sz w:val="20"/>
                      <w:szCs w:val="20"/>
                    </w:rPr>
                    <w:t>Gösterilen sembolün anlamını söyler.</w:t>
                  </w:r>
                </w:p>
                <w:p w:rsidR="00062B01" w:rsidRPr="00624068" w:rsidRDefault="00062B01" w:rsidP="00560D67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240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PSİKOMOTOR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Pr="006240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62B01" w:rsidRPr="00560D67" w:rsidRDefault="00062B01" w:rsidP="00560D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60D67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Küçük kas kullanımı gerektiren hareketleri yapar. </w:t>
                  </w:r>
                </w:p>
                <w:p w:rsidR="00062B01" w:rsidRDefault="00062B01" w:rsidP="00560D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60D67">
                    <w:rPr>
                      <w:rFonts w:ascii="Comic Sans MS" w:hAnsi="Comic Sans MS"/>
                      <w:sz w:val="20"/>
                      <w:szCs w:val="20"/>
                    </w:rPr>
                    <w:t>Göstergeleri:Nesneleri toplar. Nesneleri kaptan kaba boşaltır.</w:t>
                  </w:r>
                  <w:r w:rsidRPr="00560D67">
                    <w:t xml:space="preserve"> </w:t>
                  </w:r>
                  <w:r w:rsidRPr="00560D67">
                    <w:rPr>
                      <w:rFonts w:ascii="Comic Sans MS" w:hAnsi="Comic Sans MS"/>
                      <w:sz w:val="20"/>
                      <w:szCs w:val="20"/>
                    </w:rPr>
                    <w:t>Değişik malzemeler kullanarak resim yapar.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60D67">
                    <w:rPr>
                      <w:rFonts w:ascii="Comic Sans MS" w:hAnsi="Comic Sans MS"/>
                      <w:sz w:val="20"/>
                      <w:szCs w:val="20"/>
                    </w:rPr>
                    <w:t>Malzemelere elleriyle şekil verir. Malzemelere araç kullanarak şekil verir. Çizgileri istenilen nitelikte çizer.</w:t>
                  </w:r>
                </w:p>
                <w:p w:rsidR="00062B01" w:rsidRPr="00560D67" w:rsidRDefault="00062B01" w:rsidP="00560D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295.9pt;margin-top:4.1pt;width:423.25pt;height:388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">
            <v:textbox>
              <w:txbxContent>
                <w:p w:rsidR="00062B01" w:rsidRDefault="00062B01" w:rsidP="00B96EDD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96ED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062B01" w:rsidRPr="00624068" w:rsidRDefault="00062B01" w:rsidP="0062406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24068">
                    <w:rPr>
                      <w:rFonts w:ascii="Comic Sans MS" w:hAnsi="Comic Sans MS"/>
                      <w:sz w:val="20"/>
                      <w:szCs w:val="20"/>
                    </w:rPr>
                    <w:t>HULOHOP OYUNU</w:t>
                  </w:r>
                </w:p>
                <w:p w:rsidR="00062B01" w:rsidRDefault="00062B01" w:rsidP="0062406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</w:t>
                  </w:r>
                  <w:r w:rsidRPr="00563954">
                    <w:rPr>
                      <w:rFonts w:ascii="Comic Sans MS" w:hAnsi="Comic Sans MS"/>
                      <w:sz w:val="20"/>
                      <w:szCs w:val="20"/>
                    </w:rPr>
                    <w:t>em tek kişilik, hem de grupla oynanan bir oyundur. Sopa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63954">
                    <w:rPr>
                      <w:rFonts w:ascii="Comic Sans MS" w:hAnsi="Comic Sans MS"/>
                      <w:sz w:val="20"/>
                      <w:szCs w:val="20"/>
                    </w:rPr>
                    <w:t xml:space="preserve">yardımıyla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hulohopları (</w:t>
                  </w:r>
                  <w:r w:rsidRPr="00563954">
                    <w:rPr>
                      <w:rFonts w:ascii="Comic Sans MS" w:hAnsi="Comic Sans MS"/>
                      <w:sz w:val="20"/>
                      <w:szCs w:val="20"/>
                    </w:rPr>
                    <w:t>çemberi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  <w:r w:rsidRPr="00563954">
                    <w:rPr>
                      <w:rFonts w:ascii="Comic Sans MS" w:hAnsi="Comic Sans MS"/>
                      <w:sz w:val="20"/>
                      <w:szCs w:val="20"/>
                    </w:rPr>
                    <w:t xml:space="preserve"> düşürmeden çevirme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63954">
                    <w:rPr>
                      <w:rFonts w:ascii="Comic Sans MS" w:hAnsi="Comic Sans MS"/>
                      <w:sz w:val="20"/>
                      <w:szCs w:val="20"/>
                    </w:rPr>
                    <w:t>oyun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udur. G</w:t>
                  </w:r>
                  <w:r w:rsidRPr="00563954">
                    <w:rPr>
                      <w:rFonts w:ascii="Comic Sans MS" w:hAnsi="Comic Sans MS"/>
                      <w:sz w:val="20"/>
                      <w:szCs w:val="20"/>
                    </w:rPr>
                    <w:t>rup halinde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63954">
                    <w:rPr>
                      <w:rFonts w:ascii="Comic Sans MS" w:hAnsi="Comic Sans MS"/>
                      <w:sz w:val="20"/>
                      <w:szCs w:val="20"/>
                    </w:rPr>
                    <w:t>oynandığında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yarı</w:t>
                  </w:r>
                  <w:r w:rsidRPr="00563954">
                    <w:rPr>
                      <w:rFonts w:ascii="Comic Sans MS" w:hAnsi="Comic Sans MS"/>
                      <w:sz w:val="20"/>
                      <w:szCs w:val="20"/>
                    </w:rPr>
                    <w:t>şma mesafesi 250-500 mt. olarak belirlenir. Bitiş noktasına en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63954">
                    <w:rPr>
                      <w:rFonts w:ascii="Comic Sans MS" w:hAnsi="Comic Sans MS"/>
                      <w:sz w:val="20"/>
                      <w:szCs w:val="20"/>
                    </w:rPr>
                    <w:t>erken varan oyuncu birinci olur. Oyun tek kişilik oynandığında önemli olan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63954">
                    <w:rPr>
                      <w:rFonts w:ascii="Comic Sans MS" w:hAnsi="Comic Sans MS"/>
                      <w:sz w:val="20"/>
                      <w:szCs w:val="20"/>
                    </w:rPr>
                    <w:t>nokta, çemberin en uzun sürede düşürülmeden çevrilmesidir</w:t>
                  </w:r>
                  <w:r w:rsidRPr="0056395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  <w:r w:rsidRPr="00563954">
                    <w:rPr>
                      <w:rFonts w:ascii="Comic Sans MS" w:hAnsi="Comic Sans MS"/>
                      <w:sz w:val="20"/>
                      <w:szCs w:val="20"/>
                    </w:rPr>
                    <w:t>aşla komutuyla oyuna başlanır.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062B01" w:rsidRDefault="00062B01" w:rsidP="0062406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daha sonra Hulohopları belde çevirme çalışmaları yapılır.</w:t>
                  </w:r>
                  <w:r w:rsidRPr="0056395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062B01" w:rsidRDefault="00062B01" w:rsidP="0062406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62B01" w:rsidRDefault="00062B01" w:rsidP="0062406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Oyun sonrası hulohopun şekline dikkat çekilir.</w:t>
                  </w:r>
                  <w:r w:rsidRPr="00B96EDD">
                    <w:rPr>
                      <w:rFonts w:ascii="Comic Sans MS" w:hAnsi="Comic Sans MS"/>
                      <w:sz w:val="20"/>
                      <w:szCs w:val="20"/>
                    </w:rPr>
                    <w:t xml:space="preserve"> Daire ile çember arasındaki fark ve benzerlikler tartışılır. Dairenin içinin dolu, çember şeklinin ise içinin boş olduğuna dikkat çekilir. Sınıf içinde bulunan çemberler incelenir.</w:t>
                  </w:r>
                </w:p>
                <w:p w:rsidR="00062B01" w:rsidRDefault="00062B01" w:rsidP="0062406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62B01" w:rsidRDefault="00062B01" w:rsidP="0062406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PARMAK BOYASIYLA ÇEMBERLER</w:t>
                  </w:r>
                </w:p>
                <w:p w:rsidR="00062B01" w:rsidRPr="00B96EDD" w:rsidRDefault="00062B01" w:rsidP="0062406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6EDD">
                    <w:rPr>
                      <w:rFonts w:ascii="Comic Sans MS" w:hAnsi="Comic Sans MS"/>
                      <w:sz w:val="20"/>
                      <w:szCs w:val="20"/>
                    </w:rPr>
                    <w:t>Sonra parmak boyası kullanımı uygulamalı olarak gösterilir. "Parmağımı boyaya batırıyorum, sonra kâğıda sürüyorum ve dilediğim gibi resim yapıyorum" denilerek nasıl çalışılacağı, kaç parmağın kullanılacağı, nelere dikkat edileceği anlatılır.</w:t>
                  </w:r>
                </w:p>
                <w:p w:rsidR="00062B01" w:rsidRDefault="00062B01" w:rsidP="0062406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6EDD">
                    <w:rPr>
                      <w:rFonts w:ascii="Comic Sans MS" w:hAnsi="Comic Sans MS"/>
                      <w:sz w:val="20"/>
                      <w:szCs w:val="20"/>
                    </w:rPr>
                    <w:t>Düzenlemeler tamamlandıktan son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ra çocukların parmak boyası çalışmalarına</w:t>
                  </w:r>
                  <w:r w:rsidRPr="00B96EDD">
                    <w:rPr>
                      <w:rFonts w:ascii="Comic Sans MS" w:hAnsi="Comic Sans MS"/>
                      <w:sz w:val="20"/>
                      <w:szCs w:val="20"/>
                    </w:rPr>
                    <w:t xml:space="preserve"> geçilir. Özgürce çeşitli boyutta ve renklerde çemberler çizilmesine rehberlik edilir. Ortaya çıkan ürünler hakkında eleştiriler yapılarak panoda sergilenir</w:t>
                  </w:r>
                </w:p>
                <w:p w:rsidR="00062B01" w:rsidRPr="00B96EDD" w:rsidRDefault="00062B01" w:rsidP="0062406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62B01" w:rsidRPr="00BB3A48" w:rsidRDefault="00062B0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062B01" w:rsidRDefault="00062B01">
      <w:pPr>
        <w:rPr>
          <w:b/>
          <w:bCs/>
          <w:noProof/>
          <w:color w:val="FF0000"/>
          <w:sz w:val="20"/>
          <w:szCs w:val="20"/>
        </w:rPr>
      </w:pPr>
      <w:r>
        <w:rPr>
          <w:noProof/>
        </w:rPr>
        <w:pict>
          <v:shape id="Text Box 4" o:spid="_x0000_s1028" type="#_x0000_t202" style="position:absolute;margin-left:-5.4pt;margin-top:270.65pt;width:278.35pt;height:97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">
            <v:textbox>
              <w:txbxContent>
                <w:p w:rsidR="00062B01" w:rsidRPr="00B96EDD" w:rsidRDefault="00062B01" w:rsidP="00B96EDD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B96E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Pr="00B96E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  <w:p w:rsidR="00062B01" w:rsidRPr="00B96EDD" w:rsidRDefault="00062B01" w:rsidP="00B96EDD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B96E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Parmak boyası, A4 kâğıtlar</w:t>
                  </w:r>
                  <w:r w:rsidRPr="00B96E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ab/>
                  </w:r>
                </w:p>
                <w:p w:rsidR="00062B01" w:rsidRPr="00B96EDD" w:rsidRDefault="00062B01" w:rsidP="00B96EDD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B96E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062B01" w:rsidRPr="00B96EDD" w:rsidRDefault="00062B01" w:rsidP="00B96EDD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B96E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çember</w:t>
                  </w:r>
                </w:p>
                <w:p w:rsidR="00062B01" w:rsidRPr="00B96EDD" w:rsidRDefault="00062B01" w:rsidP="00B96EDD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B96E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Pr="00B96E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ab/>
                  </w:r>
                </w:p>
                <w:p w:rsidR="00062B01" w:rsidRPr="00746884" w:rsidRDefault="00062B01" w:rsidP="00B96EDD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B96E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Nefes açmak, dinlemek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tbl>
      <w:tblPr>
        <w:tblpPr w:leftFromText="141" w:rightFromText="141" w:vertAnchor="page" w:horzAnchor="page" w:tblpX="898" w:tblpY="7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3"/>
      </w:tblGrid>
      <w:tr w:rsidR="00062B01" w:rsidRPr="005173FF" w:rsidTr="005173FF">
        <w:trPr>
          <w:trHeight w:val="872"/>
        </w:trPr>
        <w:tc>
          <w:tcPr>
            <w:tcW w:w="6373" w:type="dxa"/>
          </w:tcPr>
          <w:p w:rsidR="00062B01" w:rsidRPr="005173FF" w:rsidRDefault="00062B01" w:rsidP="005173FF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62B01" w:rsidRPr="005173FF" w:rsidRDefault="00062B01" w:rsidP="005173FF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5173FF">
              <w:rPr>
                <w:rFonts w:ascii="Comic Sans MS" w:hAnsi="Comic Sans MS"/>
                <w:b/>
                <w:sz w:val="20"/>
                <w:szCs w:val="20"/>
              </w:rPr>
              <w:t xml:space="preserve">UYARLAMA                                          </w:t>
            </w:r>
          </w:p>
          <w:p w:rsidR="00062B01" w:rsidRPr="005173FF" w:rsidRDefault="00062B01" w:rsidP="005173FF">
            <w:pPr>
              <w:spacing w:after="0" w:line="240" w:lineRule="auto"/>
            </w:pPr>
            <w:r w:rsidRPr="005173FF">
              <w:rPr>
                <w:rFonts w:ascii="Comic Sans MS" w:hAnsi="Comic Sans MS"/>
                <w:sz w:val="20"/>
                <w:szCs w:val="20"/>
              </w:rPr>
              <w:t>Sınıfta dil ve konuşma bozukluğu olan bir çocuk varsa; Sorular basit ve kısa cümlelerle sorulur. Sorulan soruya cevap verebilmesi için yeterince süre tanınır. Bu sırada arkadaşlarının da sabırla onu dinlemesi sağlanır</w:t>
            </w:r>
            <w:r w:rsidRPr="005173FF">
              <w:t>.</w:t>
            </w:r>
          </w:p>
          <w:p w:rsidR="00062B01" w:rsidRPr="005173FF" w:rsidRDefault="00062B01" w:rsidP="005173FF">
            <w:pPr>
              <w:spacing w:after="0" w:line="240" w:lineRule="auto"/>
            </w:pPr>
          </w:p>
        </w:tc>
      </w:tr>
    </w:tbl>
    <w:p w:rsidR="00062B01" w:rsidRPr="00BB3A48" w:rsidRDefault="00062B01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7" o:spid="_x0000_s1029" type="#_x0000_t202" style="position:absolute;margin-left:-322.65pt;margin-top:73.9pt;width:315.75pt;height:108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">
            <v:textbox>
              <w:txbxContent>
                <w:p w:rsidR="00062B01" w:rsidRDefault="00062B01" w:rsidP="00746884">
                  <w:pPr>
                    <w:pStyle w:val="Heading4"/>
                    <w:rPr>
                      <w:rFonts w:ascii="Comic Sans MS" w:hAnsi="Comic Sans MS"/>
                    </w:rPr>
                  </w:pPr>
                </w:p>
                <w:p w:rsidR="00062B01" w:rsidRPr="00B96EDD" w:rsidRDefault="00062B01" w:rsidP="00B96ED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96ED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</w:p>
                <w:p w:rsidR="00062B01" w:rsidRPr="00B96EDD" w:rsidRDefault="00062B01" w:rsidP="00B96ED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6EDD">
                    <w:rPr>
                      <w:rFonts w:ascii="Comic Sans MS" w:hAnsi="Comic Sans MS"/>
                      <w:sz w:val="20"/>
                      <w:szCs w:val="20"/>
                    </w:rPr>
                    <w:t>Ailelere, çocukların evde parmak boyası kullanımı ile ilgili bilgi notu iletilir ve yapılan ürünlerin sınıfa gönderilmesi hususu hatırlatılır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30" type="#_x0000_t202" style="position:absolute;margin-left:14.1pt;margin-top:-32.6pt;width:416.25pt;height:111.1pt;flip:y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">
            <v:textbox>
              <w:txbxContent>
                <w:p w:rsidR="00062B01" w:rsidRPr="00B96EDD" w:rsidRDefault="00062B01" w:rsidP="00B96ED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96ED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DEĞERLENDİRME</w:t>
                  </w:r>
                </w:p>
                <w:p w:rsidR="00062B01" w:rsidRPr="00B96EDD" w:rsidRDefault="00062B01" w:rsidP="00B96ED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6EDD">
                    <w:rPr>
                      <w:rFonts w:ascii="Comic Sans MS" w:hAnsi="Comic Sans MS"/>
                      <w:sz w:val="20"/>
                      <w:szCs w:val="20"/>
                    </w:rPr>
                    <w:t>Parmak boyası yaparken neler hissettiniz?</w:t>
                  </w:r>
                </w:p>
                <w:p w:rsidR="00062B01" w:rsidRPr="00B96EDD" w:rsidRDefault="00062B01" w:rsidP="00B96ED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6EDD">
                    <w:rPr>
                      <w:rFonts w:ascii="Comic Sans MS" w:hAnsi="Comic Sans MS"/>
                      <w:sz w:val="20"/>
                      <w:szCs w:val="20"/>
                    </w:rPr>
                    <w:t>Başka hangi boyayla resim yapmak isterdiniz?</w:t>
                  </w:r>
                </w:p>
                <w:p w:rsidR="00062B01" w:rsidRPr="00B96EDD" w:rsidRDefault="00062B01" w:rsidP="00B96ED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6EDD">
                    <w:rPr>
                      <w:rFonts w:ascii="Comic Sans MS" w:hAnsi="Comic Sans MS"/>
                      <w:sz w:val="20"/>
                      <w:szCs w:val="20"/>
                    </w:rPr>
                    <w:t>Yapılan çalışma hoşunuza gitti mi?</w:t>
                  </w:r>
                </w:p>
                <w:p w:rsidR="00062B01" w:rsidRPr="00B96EDD" w:rsidRDefault="00062B01" w:rsidP="00B96ED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6EDD">
                    <w:rPr>
                      <w:rFonts w:ascii="Comic Sans MS" w:hAnsi="Comic Sans MS"/>
                      <w:sz w:val="20"/>
                      <w:szCs w:val="20"/>
                    </w:rPr>
                    <w:t>Bu etkinliği tekrar etmek ister misiniz?</w:t>
                  </w:r>
                </w:p>
                <w:p w:rsidR="00062B01" w:rsidRPr="00B96EDD" w:rsidRDefault="00062B01" w:rsidP="00B96ED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eğitim seti 1.sayı/31. sayfa  yönergeye uygun yapılır</w:t>
                  </w:r>
                </w:p>
                <w:p w:rsidR="00062B01" w:rsidRPr="00577EBE" w:rsidRDefault="00062B01" w:rsidP="00577EBE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062B01" w:rsidRPr="00F91FFA" w:rsidRDefault="00062B01" w:rsidP="00F300A9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 w:rsidR="00062B01" w:rsidRPr="00BB3A48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B01" w:rsidRDefault="00062B01" w:rsidP="00806A98">
      <w:pPr>
        <w:spacing w:after="0" w:line="240" w:lineRule="auto"/>
      </w:pPr>
      <w:r>
        <w:separator/>
      </w:r>
    </w:p>
  </w:endnote>
  <w:endnote w:type="continuationSeparator" w:id="0">
    <w:p w:rsidR="00062B01" w:rsidRDefault="00062B0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B01" w:rsidRDefault="00062B01" w:rsidP="00806A98">
      <w:pPr>
        <w:spacing w:after="0" w:line="240" w:lineRule="auto"/>
      </w:pPr>
      <w:r>
        <w:separator/>
      </w:r>
    </w:p>
  </w:footnote>
  <w:footnote w:type="continuationSeparator" w:id="0">
    <w:p w:rsidR="00062B01" w:rsidRDefault="00062B0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15E80"/>
    <w:rsid w:val="000306BF"/>
    <w:rsid w:val="00031A56"/>
    <w:rsid w:val="000614C2"/>
    <w:rsid w:val="00062B01"/>
    <w:rsid w:val="00073931"/>
    <w:rsid w:val="000867DE"/>
    <w:rsid w:val="00113F35"/>
    <w:rsid w:val="0012448C"/>
    <w:rsid w:val="00165788"/>
    <w:rsid w:val="0018560E"/>
    <w:rsid w:val="001A45E0"/>
    <w:rsid w:val="001C77C7"/>
    <w:rsid w:val="001F341C"/>
    <w:rsid w:val="002134AD"/>
    <w:rsid w:val="00216154"/>
    <w:rsid w:val="002201E3"/>
    <w:rsid w:val="00293695"/>
    <w:rsid w:val="002A1BCC"/>
    <w:rsid w:val="002A21C2"/>
    <w:rsid w:val="002B5687"/>
    <w:rsid w:val="002C40DB"/>
    <w:rsid w:val="0030759F"/>
    <w:rsid w:val="00365B3D"/>
    <w:rsid w:val="003A2AC5"/>
    <w:rsid w:val="003B12AA"/>
    <w:rsid w:val="003B2ED6"/>
    <w:rsid w:val="003C0F4A"/>
    <w:rsid w:val="003C2D3A"/>
    <w:rsid w:val="003E254C"/>
    <w:rsid w:val="003F2538"/>
    <w:rsid w:val="00411C7A"/>
    <w:rsid w:val="00430623"/>
    <w:rsid w:val="00445C4B"/>
    <w:rsid w:val="00446ED2"/>
    <w:rsid w:val="00455396"/>
    <w:rsid w:val="00497BC7"/>
    <w:rsid w:val="004A4B06"/>
    <w:rsid w:val="004C5BC8"/>
    <w:rsid w:val="004D71CA"/>
    <w:rsid w:val="004E21F3"/>
    <w:rsid w:val="004F21E0"/>
    <w:rsid w:val="004F353B"/>
    <w:rsid w:val="00504F68"/>
    <w:rsid w:val="005173FF"/>
    <w:rsid w:val="00521BB8"/>
    <w:rsid w:val="00527203"/>
    <w:rsid w:val="00560D67"/>
    <w:rsid w:val="00563954"/>
    <w:rsid w:val="00577EBE"/>
    <w:rsid w:val="00581C1E"/>
    <w:rsid w:val="005B492E"/>
    <w:rsid w:val="005D35FA"/>
    <w:rsid w:val="005E118B"/>
    <w:rsid w:val="00606435"/>
    <w:rsid w:val="00624068"/>
    <w:rsid w:val="00625F32"/>
    <w:rsid w:val="0064489B"/>
    <w:rsid w:val="006D28C4"/>
    <w:rsid w:val="006D6401"/>
    <w:rsid w:val="00724667"/>
    <w:rsid w:val="00746884"/>
    <w:rsid w:val="00764F63"/>
    <w:rsid w:val="007D22F4"/>
    <w:rsid w:val="00806A98"/>
    <w:rsid w:val="0085733F"/>
    <w:rsid w:val="008576BE"/>
    <w:rsid w:val="008637FB"/>
    <w:rsid w:val="008B7296"/>
    <w:rsid w:val="008E20FE"/>
    <w:rsid w:val="0090505F"/>
    <w:rsid w:val="00927272"/>
    <w:rsid w:val="009319CC"/>
    <w:rsid w:val="009367C8"/>
    <w:rsid w:val="00942E94"/>
    <w:rsid w:val="00954DBC"/>
    <w:rsid w:val="009A20AC"/>
    <w:rsid w:val="009A586A"/>
    <w:rsid w:val="009B2273"/>
    <w:rsid w:val="009F4DD9"/>
    <w:rsid w:val="00A0112F"/>
    <w:rsid w:val="00A10CBE"/>
    <w:rsid w:val="00A137A6"/>
    <w:rsid w:val="00A16277"/>
    <w:rsid w:val="00A23830"/>
    <w:rsid w:val="00A6224C"/>
    <w:rsid w:val="00A85CB0"/>
    <w:rsid w:val="00A93841"/>
    <w:rsid w:val="00AD00DF"/>
    <w:rsid w:val="00AE611F"/>
    <w:rsid w:val="00AF3C68"/>
    <w:rsid w:val="00B23FAC"/>
    <w:rsid w:val="00B728F8"/>
    <w:rsid w:val="00B96EDD"/>
    <w:rsid w:val="00BA4101"/>
    <w:rsid w:val="00BA482B"/>
    <w:rsid w:val="00BB3A48"/>
    <w:rsid w:val="00BC6104"/>
    <w:rsid w:val="00BE067A"/>
    <w:rsid w:val="00C110B3"/>
    <w:rsid w:val="00C3789F"/>
    <w:rsid w:val="00C644FA"/>
    <w:rsid w:val="00C66B23"/>
    <w:rsid w:val="00C82208"/>
    <w:rsid w:val="00C903B4"/>
    <w:rsid w:val="00CA20A7"/>
    <w:rsid w:val="00CE6E6F"/>
    <w:rsid w:val="00D11B3C"/>
    <w:rsid w:val="00D94A26"/>
    <w:rsid w:val="00E1402F"/>
    <w:rsid w:val="00E4402B"/>
    <w:rsid w:val="00E47557"/>
    <w:rsid w:val="00E8439E"/>
    <w:rsid w:val="00E9611D"/>
    <w:rsid w:val="00E97749"/>
    <w:rsid w:val="00EA2629"/>
    <w:rsid w:val="00EC6C15"/>
    <w:rsid w:val="00ED6BD1"/>
    <w:rsid w:val="00ED7DEF"/>
    <w:rsid w:val="00EE47F4"/>
    <w:rsid w:val="00EF1A06"/>
    <w:rsid w:val="00F25426"/>
    <w:rsid w:val="00F300A9"/>
    <w:rsid w:val="00F34188"/>
    <w:rsid w:val="00F36662"/>
    <w:rsid w:val="00F41E99"/>
    <w:rsid w:val="00F61B8B"/>
    <w:rsid w:val="00F875E3"/>
    <w:rsid w:val="00F91FFA"/>
    <w:rsid w:val="00F92AFE"/>
    <w:rsid w:val="00FA461B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69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table" w:styleId="TableGrid">
    <w:name w:val="Table Grid"/>
    <w:basedOn w:val="TableNormal"/>
    <w:uiPriority w:val="99"/>
    <w:rsid w:val="00031A5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85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3</Pages>
  <Words>174</Words>
  <Characters>992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24</cp:revision>
  <dcterms:created xsi:type="dcterms:W3CDTF">2015-06-06T18:23:00Z</dcterms:created>
  <dcterms:modified xsi:type="dcterms:W3CDTF">2016-08-30T12:16:00Z</dcterms:modified>
</cp:coreProperties>
</file>